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CB0" w:rsidRDefault="00F43CB0">
      <w:pPr>
        <w:rPr>
          <w:rtl/>
        </w:rPr>
      </w:pPr>
      <w:r>
        <w:rPr>
          <w:noProof/>
        </w:rPr>
        <w:pict>
          <v:rect id="_x0000_s1026" style="position:absolute;margin-left:133.5pt;margin-top:-29.45pt;width:188.25pt;height:72.75pt;z-index:251635712" stroked="f">
            <v:textbox style="mso-next-textbox:#_x0000_s1026">
              <w:txbxContent>
                <w:p w:rsidR="00F43CB0" w:rsidRDefault="00F43CB0" w:rsidP="00FC1DBD">
                  <w:pPr>
                    <w:spacing w:after="0"/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JO"/>
                    </w:rPr>
                    <w:t xml:space="preserve">التقييم الأول في مادة اللغة العربية </w:t>
                  </w:r>
                </w:p>
                <w:p w:rsidR="00F43CB0" w:rsidRDefault="00F43CB0" w:rsidP="00AE0A61">
                  <w:pPr>
                    <w:spacing w:after="0"/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JO"/>
                    </w:rPr>
                    <w:t>الفصل الأول العام الدراسي</w:t>
                  </w:r>
                </w:p>
                <w:p w:rsidR="00F43CB0" w:rsidRDefault="00F43CB0" w:rsidP="00AE0A61">
                  <w:pPr>
                    <w:spacing w:after="0"/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JO"/>
                    </w:rPr>
                    <w:t xml:space="preserve">2016/2017 </w:t>
                  </w:r>
                </w:p>
                <w:p w:rsidR="00F43CB0" w:rsidRDefault="00F43CB0" w:rsidP="00FC1DBD">
                  <w:pPr>
                    <w:spacing w:after="0"/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JO"/>
                    </w:rPr>
                    <w:t xml:space="preserve"> </w:t>
                  </w:r>
                </w:p>
                <w:p w:rsidR="00F43CB0" w:rsidRPr="001C6A7A" w:rsidRDefault="00F43CB0" w:rsidP="001C6A7A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  <w:lang w:bidi="ar-JO"/>
                    </w:rPr>
                  </w:pPr>
                </w:p>
              </w:txbxContent>
            </v:textbox>
          </v:rect>
        </w:pict>
      </w:r>
    </w:p>
    <w:p w:rsidR="00F43CB0" w:rsidRDefault="00F43CB0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36pt;margin-top:66.95pt;width:537.75pt;height:0;z-index:251638784" o:connectortype="straight" strokeweight="1.5pt"/>
        </w:pict>
      </w:r>
      <w:r>
        <w:rPr>
          <w:noProof/>
        </w:rPr>
        <w:pict>
          <v:rect id="_x0000_s1028" style="position:absolute;margin-left:-25.5pt;margin-top:12.95pt;width:154.5pt;height:47.25pt;z-index:251637760" stroked="f">
            <v:textbox style="mso-next-textbox:#_x0000_s1028">
              <w:txbxContent>
                <w:p w:rsidR="00F43CB0" w:rsidRDefault="00F43CB0" w:rsidP="00483C65">
                  <w:pPr>
                    <w:spacing w:after="0"/>
                    <w:jc w:val="right"/>
                    <w:rPr>
                      <w:rFonts w:ascii="Simplified Arabic" w:hAnsi="Simplified Arabic" w:cs="Simplified Arabic"/>
                      <w:b/>
                      <w:bCs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JO"/>
                    </w:rPr>
                    <w:t>التاريخ : .............................</w:t>
                  </w:r>
                </w:p>
                <w:p w:rsidR="00F43CB0" w:rsidRPr="00483C65" w:rsidRDefault="00F43CB0" w:rsidP="00483C65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JO"/>
                    </w:rPr>
                    <w:t xml:space="preserve">مدة الامتحان : حصة دراسية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margin-left:333.75pt;margin-top:12.95pt;width:168pt;height:64.5pt;z-index:251636736" stroked="f">
            <v:textbox style="mso-next-textbox:#_x0000_s1029">
              <w:txbxContent>
                <w:p w:rsidR="00F43CB0" w:rsidRDefault="00F43CB0" w:rsidP="00483C65">
                  <w:pPr>
                    <w:spacing w:after="0"/>
                    <w:jc w:val="right"/>
                    <w:rPr>
                      <w:rFonts w:ascii="Simplified Arabic" w:hAnsi="Simplified Arabic" w:cs="Simplified Arabic"/>
                      <w:b/>
                      <w:bCs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JO"/>
                    </w:rPr>
                    <w:t>اسم الطالب : ............................</w:t>
                  </w:r>
                </w:p>
                <w:p w:rsidR="00F43CB0" w:rsidRPr="00A347A8" w:rsidRDefault="00F43CB0" w:rsidP="00D048CF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JO"/>
                    </w:rPr>
                    <w:t xml:space="preserve">الصف الثاني وطني (     ) </w:t>
                  </w:r>
                </w:p>
              </w:txbxContent>
            </v:textbox>
          </v:rect>
        </w:pict>
      </w:r>
    </w:p>
    <w:p w:rsidR="00F43CB0" w:rsidRPr="00256918" w:rsidRDefault="00F43CB0" w:rsidP="00256918">
      <w:r>
        <w:rPr>
          <w:noProof/>
        </w:rPr>
        <w:pict>
          <v:rect id="_x0000_s1030" style="position:absolute;margin-left:185.25pt;margin-top:1pt;width:46.5pt;height:28.5pt;rotation:-180;z-index:251667456">
            <v:textbox style="mso-next-textbox:#_x0000_s1030">
              <w:txbxContent>
                <w:p w:rsidR="00F43CB0" w:rsidRPr="00C82B52" w:rsidRDefault="00F43CB0" w:rsidP="00450120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JO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  <w:t>20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231.75pt;margin-top:1pt;width:46.5pt;height:28.5pt;z-index:251666432"/>
        </w:pict>
      </w:r>
    </w:p>
    <w:p w:rsidR="00F43CB0" w:rsidRPr="00256918" w:rsidRDefault="00F43CB0" w:rsidP="00256918">
      <w:r>
        <w:rPr>
          <w:noProof/>
        </w:rPr>
        <w:pict>
          <v:rect id="_x0000_s1032" style="position:absolute;margin-left:-42pt;margin-top:22.05pt;width:31.5pt;height:28.5pt;z-index:251668480"/>
        </w:pict>
      </w:r>
    </w:p>
    <w:p w:rsidR="00F43CB0" w:rsidRPr="00256918" w:rsidRDefault="00F43CB0" w:rsidP="00256918">
      <w:r>
        <w:rPr>
          <w:noProof/>
        </w:rPr>
        <w:pict>
          <v:rect id="_x0000_s1033" style="position:absolute;margin-left:-36pt;margin-top:1.15pt;width:532.5pt;height:582.75pt;z-index:251639808" stroked="f">
            <v:textbox>
              <w:txbxContent>
                <w:p w:rsidR="00F43CB0" w:rsidRPr="00F33422" w:rsidRDefault="00F43CB0" w:rsidP="004D0FF5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  <w:lang w:bidi="ar-JO"/>
                    </w:rPr>
                  </w:pPr>
                  <w:r w:rsidRPr="004D0FF5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u w:val="single"/>
                      <w:rtl/>
                      <w:lang w:bidi="ar-JO"/>
                    </w:rPr>
                    <w:t>السؤال الأول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: أَقرأ النَّص التّالي جَيداً ثُمَّ أُجيبُ عَنِ الأسْئِلةِ التي تَليهِ : </w:t>
                  </w:r>
                </w:p>
                <w:p w:rsidR="00F43CB0" w:rsidRDefault="00F43CB0" w:rsidP="004D0FF5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</w:t>
                  </w:r>
                </w:p>
                <w:p w:rsidR="00F43CB0" w:rsidRDefault="00F43CB0" w:rsidP="004D0FF5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</w:p>
                <w:p w:rsidR="00F43CB0" w:rsidRDefault="00F43CB0" w:rsidP="004D0FF5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</w:p>
                <w:p w:rsidR="00F43CB0" w:rsidRDefault="00F43CB0" w:rsidP="00132E69">
                  <w:pPr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</w:p>
                <w:p w:rsidR="00F43CB0" w:rsidRDefault="00F43CB0" w:rsidP="00132E69">
                  <w:pPr>
                    <w:rPr>
                      <w:rFonts w:ascii="Simplified Arabic" w:hAnsi="Simplified Arabic" w:cs="Simplified Arabic"/>
                      <w:b/>
                      <w:bCs/>
                      <w:sz w:val="12"/>
                      <w:szCs w:val="12"/>
                      <w:rtl/>
                      <w:lang w:bidi="ar-JO"/>
                    </w:rPr>
                  </w:pPr>
                </w:p>
                <w:p w:rsidR="00F43CB0" w:rsidRPr="00132E69" w:rsidRDefault="00F43CB0" w:rsidP="00132E69">
                  <w:pPr>
                    <w:rPr>
                      <w:rFonts w:ascii="Simplified Arabic" w:hAnsi="Simplified Arabic" w:cs="Simplified Arabic"/>
                      <w:b/>
                      <w:bCs/>
                      <w:sz w:val="12"/>
                      <w:szCs w:val="12"/>
                      <w:rtl/>
                      <w:lang w:bidi="ar-JO"/>
                    </w:rPr>
                  </w:pPr>
                </w:p>
                <w:p w:rsidR="00F43CB0" w:rsidRPr="00730577" w:rsidRDefault="00F43CB0" w:rsidP="00730577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JO"/>
                    </w:rPr>
                  </w:pPr>
                  <w:r w:rsidRPr="00730577"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1- ما هِيَ هِوايَةُ إِسْراءُ التي تُحِبُّ مُمارَسَتَها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  <w:t xml:space="preserve"> ؟ ....................................................</w:t>
                  </w:r>
                  <w:r w:rsidRPr="00730577"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  <w:t xml:space="preserve">.. </w:t>
                  </w:r>
                </w:p>
                <w:p w:rsidR="00F43CB0" w:rsidRPr="00730577" w:rsidRDefault="00F43CB0" w:rsidP="002C67FB">
                  <w:pPr>
                    <w:spacing w:before="240"/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2</w:t>
                  </w:r>
                  <w:r w:rsidRPr="00730577"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  <w:t xml:space="preserve">- 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  <w:t xml:space="preserve">ما الْأَعْمال التي تَقومُ بِها إِسْراء عِنْدَ عَوْدَتِها إِلى الْبَيْتِ </w:t>
                  </w:r>
                  <w:r w:rsidRPr="00730577"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؟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  <w:t xml:space="preserve"> ........................................</w:t>
                  </w:r>
                  <w:r w:rsidRPr="00730577"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  <w:t xml:space="preserve"> 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.................................................</w:t>
                  </w:r>
                  <w:r w:rsidRPr="00730577"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.................................................</w:t>
                  </w:r>
                </w:p>
                <w:p w:rsidR="00F43CB0" w:rsidRPr="00730577" w:rsidRDefault="00F43CB0" w:rsidP="002C67FB">
                  <w:pPr>
                    <w:spacing w:after="0"/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  <w:r w:rsidRPr="00730577"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3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  <w:t xml:space="preserve">- مَعْنى كَلِمَة ( </w:t>
                  </w:r>
                  <w:r w:rsidRPr="00730577"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  <w:t xml:space="preserve"> </w:t>
                  </w:r>
                </w:p>
                <w:p w:rsidR="00F43CB0" w:rsidRPr="00730577" w:rsidRDefault="00F43CB0" w:rsidP="00730577">
                  <w:pPr>
                    <w:spacing w:after="0"/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  <w:r w:rsidRPr="00730577"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  <w:t xml:space="preserve">4- ما جَمع كَلِمَة ( عُصْفورٌ ) ........................... </w:t>
                  </w:r>
                </w:p>
                <w:p w:rsidR="00F43CB0" w:rsidRPr="00730577" w:rsidRDefault="00F43CB0" w:rsidP="00FC3F20">
                  <w:pPr>
                    <w:spacing w:after="0"/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16"/>
                      <w:szCs w:val="16"/>
                      <w:rtl/>
                      <w:lang w:bidi="ar-JO"/>
                    </w:rPr>
                  </w:pPr>
                  <w:r w:rsidRPr="00730577"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*استخرج مِنَ النّص ما يَلي :</w:t>
                  </w:r>
                </w:p>
                <w:p w:rsidR="00F43CB0" w:rsidRPr="00730577" w:rsidRDefault="00F43CB0" w:rsidP="00FC3F20">
                  <w:pPr>
                    <w:spacing w:after="0"/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16"/>
                      <w:szCs w:val="16"/>
                      <w:rtl/>
                      <w:lang w:bidi="ar-JO"/>
                    </w:rPr>
                  </w:pPr>
                </w:p>
                <w:p w:rsidR="00F43CB0" w:rsidRPr="00730577" w:rsidRDefault="00F43CB0" w:rsidP="00730577">
                  <w:pPr>
                    <w:spacing w:after="0"/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  <w:r w:rsidRPr="00730577"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1- كَلِمة تَبْدأ بلام قَمَرية ..........................        2- كَلمَة تنْتَهي بِتَنوين كسر ..........................</w:t>
                  </w:r>
                </w:p>
                <w:p w:rsidR="00F43CB0" w:rsidRPr="00730577" w:rsidRDefault="00F43CB0" w:rsidP="00730577">
                  <w:pPr>
                    <w:spacing w:after="0"/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  <w:r w:rsidRPr="00730577"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  <w:t xml:space="preserve">3- كَلِمَة تَبْدأ بلام شَمسيّة .............................    </w:t>
                  </w:r>
                </w:p>
                <w:p w:rsidR="00F43CB0" w:rsidRDefault="00F43CB0" w:rsidP="00D048CF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  <w:r w:rsidRPr="00730577"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  <w:t xml:space="preserve">4- أضَع تَنوينَ الْفَتح على كلمة ( خادِم ) ................................   </w:t>
                  </w:r>
                </w:p>
                <w:p w:rsidR="00F43CB0" w:rsidRDefault="00F43CB0" w:rsidP="004D0FF5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</w:p>
                <w:p w:rsidR="00F43CB0" w:rsidRPr="004D0FF5" w:rsidRDefault="00F43CB0" w:rsidP="004D0FF5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</w:p>
              </w:txbxContent>
            </v:textbox>
          </v:rect>
        </w:pict>
      </w:r>
    </w:p>
    <w:p w:rsidR="00F43CB0" w:rsidRPr="00256918" w:rsidRDefault="00F43CB0" w:rsidP="00256918">
      <w:r>
        <w:rPr>
          <w:noProof/>
        </w:rPr>
        <w:pict>
          <v:roundrect id="_x0000_s1034" style="position:absolute;margin-left:-10.5pt;margin-top:12.45pt;width:507pt;height:168pt;z-index:251640832" arcsize="10923f" strokeweight="3pt">
            <v:textbox>
              <w:txbxContent>
                <w:p w:rsidR="00F43CB0" w:rsidRPr="00132E69" w:rsidRDefault="00F43CB0" w:rsidP="002C67FB">
                  <w:pPr>
                    <w:spacing w:after="0"/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JO"/>
                    </w:rPr>
                  </w:pPr>
                  <w:r w:rsidRPr="00132E69"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JO"/>
                    </w:rPr>
                    <w:t>إِسْراءُ تِلْميذَةٌ نَشيطَةٌ في الصَّفِّ الثّاني ، تَذْهَبُ كُلَّ صَباحٍ إِلى الْمَدْرَسَةِ تُحِبُّ قِراءَةَ الْقِصَصِ ، تَلْعَبُ مَعَ صَديقاتِها في ساحَةِ الْمَدْرَسَةِ .</w:t>
                  </w:r>
                </w:p>
                <w:p w:rsidR="00F43CB0" w:rsidRDefault="00F43CB0" w:rsidP="00983E10">
                  <w:pPr>
                    <w:spacing w:after="0"/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JO"/>
                    </w:rPr>
                  </w:pPr>
                  <w:r w:rsidRPr="00132E69"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JO"/>
                    </w:rPr>
                    <w:t>وَعِنْدَما تَعودُ إ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JO"/>
                    </w:rPr>
                    <w:t>ِلى الْبَيْتِ تُحَضِّرُ دُروسَها ، وَتُساعِدُ والِدَتَها .</w:t>
                  </w:r>
                  <w:r w:rsidRPr="00132E69"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JO"/>
                    </w:rPr>
                    <w:t xml:space="preserve"> </w:t>
                  </w:r>
                </w:p>
                <w:p w:rsidR="00F43CB0" w:rsidRPr="00132E69" w:rsidRDefault="00F43CB0" w:rsidP="00983E10">
                  <w:pPr>
                    <w:spacing w:after="0"/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JO"/>
                    </w:rPr>
                    <w:t xml:space="preserve">تُحافِظُ إِسْراءُ على أَداءِ صَلاتِها . </w:t>
                  </w:r>
                </w:p>
                <w:p w:rsidR="00F43CB0" w:rsidRDefault="00F43CB0" w:rsidP="00344143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</w:p>
                <w:p w:rsidR="00F43CB0" w:rsidRDefault="00F43CB0" w:rsidP="00344143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</w:p>
                <w:p w:rsidR="00F43CB0" w:rsidRDefault="00F43CB0" w:rsidP="00344143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</w:p>
                <w:p w:rsidR="00F43CB0" w:rsidRDefault="00F43CB0" w:rsidP="00344143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</w:p>
                <w:p w:rsidR="00F43CB0" w:rsidRPr="00344143" w:rsidRDefault="00F43CB0" w:rsidP="00344143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ect id="_x0000_s1035" style="position:absolute;margin-left:-42pt;margin-top:-.3pt;width:31.5pt;height:28.5pt;z-index:251669504">
            <v:textbox>
              <w:txbxContent>
                <w:p w:rsidR="00F43CB0" w:rsidRPr="00C82B52" w:rsidRDefault="00F43CB0" w:rsidP="00450120">
                  <w:pPr>
                    <w:jc w:val="center"/>
                    <w:rPr>
                      <w:b/>
                      <w:bCs/>
                      <w:sz w:val="24"/>
                      <w:szCs w:val="24"/>
                      <w:lang w:bidi="ar-JO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  <w:lang w:bidi="ar-JO"/>
                    </w:rPr>
                    <w:t>8</w:t>
                  </w:r>
                </w:p>
              </w:txbxContent>
            </v:textbox>
          </v:rect>
        </w:pict>
      </w:r>
    </w:p>
    <w:p w:rsidR="00F43CB0" w:rsidRPr="00256918" w:rsidRDefault="00F43CB0" w:rsidP="00256918"/>
    <w:p w:rsidR="00F43CB0" w:rsidRPr="00256918" w:rsidRDefault="00F43CB0" w:rsidP="00256918"/>
    <w:p w:rsidR="00F43CB0" w:rsidRPr="00256918" w:rsidRDefault="00F43CB0" w:rsidP="00256918"/>
    <w:p w:rsidR="00F43CB0" w:rsidRPr="00256918" w:rsidRDefault="00F43CB0" w:rsidP="00256918"/>
    <w:p w:rsidR="00F43CB0" w:rsidRPr="00256918" w:rsidRDefault="00F43CB0" w:rsidP="00256918"/>
    <w:p w:rsidR="00F43CB0" w:rsidRPr="00256918" w:rsidRDefault="00F43CB0" w:rsidP="00256918"/>
    <w:p w:rsidR="00F43CB0" w:rsidRPr="00256918" w:rsidRDefault="00F43CB0" w:rsidP="00256918"/>
    <w:p w:rsidR="00F43CB0" w:rsidRPr="00256918" w:rsidRDefault="00F43CB0" w:rsidP="00256918"/>
    <w:p w:rsidR="00F43CB0" w:rsidRPr="00256918" w:rsidRDefault="00F43CB0" w:rsidP="00256918"/>
    <w:p w:rsidR="00F43CB0" w:rsidRPr="00256918" w:rsidRDefault="00F43CB0" w:rsidP="00256918"/>
    <w:p w:rsidR="00F43CB0" w:rsidRPr="00256918" w:rsidRDefault="00F43CB0" w:rsidP="00256918"/>
    <w:p w:rsidR="00F43CB0" w:rsidRPr="00256918" w:rsidRDefault="00F43CB0" w:rsidP="00256918"/>
    <w:p w:rsidR="00F43CB0" w:rsidRPr="00256918" w:rsidRDefault="00F43CB0" w:rsidP="00256918"/>
    <w:p w:rsidR="00F43CB0" w:rsidRPr="00256918" w:rsidRDefault="00F43CB0" w:rsidP="00256918">
      <w:r>
        <w:rPr>
          <w:noProof/>
        </w:rPr>
        <w:pict>
          <v:rect id="_x0000_s1036" style="position:absolute;margin-left:146.25pt;margin-top:13.25pt;width:85.5pt;height:62.25pt;z-index:251660288" stroked="f">
            <v:fill r:id="rId6" o:title="" recolor="t" type="frame"/>
          </v:rect>
        </w:pict>
      </w:r>
    </w:p>
    <w:p w:rsidR="00F43CB0" w:rsidRPr="00256918" w:rsidRDefault="00F43CB0" w:rsidP="00256918"/>
    <w:p w:rsidR="00F43CB0" w:rsidRPr="00256918" w:rsidRDefault="00F43CB0" w:rsidP="00256918"/>
    <w:p w:rsidR="00F43CB0" w:rsidRPr="00256918" w:rsidRDefault="00F43CB0" w:rsidP="00256918"/>
    <w:p w:rsidR="00F43CB0" w:rsidRPr="00256918" w:rsidRDefault="00F43CB0" w:rsidP="00256918"/>
    <w:p w:rsidR="00F43CB0" w:rsidRDefault="00F43CB0" w:rsidP="00256918">
      <w:pPr>
        <w:tabs>
          <w:tab w:val="left" w:pos="8475"/>
        </w:tabs>
        <w:rPr>
          <w:rtl/>
        </w:rPr>
      </w:pPr>
      <w:r>
        <w:tab/>
      </w:r>
    </w:p>
    <w:p w:rsidR="00F43CB0" w:rsidRDefault="00F43CB0" w:rsidP="00256918">
      <w:pPr>
        <w:tabs>
          <w:tab w:val="left" w:pos="8475"/>
        </w:tabs>
        <w:rPr>
          <w:rtl/>
        </w:rPr>
      </w:pPr>
    </w:p>
    <w:p w:rsidR="00F43CB0" w:rsidRDefault="00F43CB0" w:rsidP="00256918">
      <w:pPr>
        <w:tabs>
          <w:tab w:val="left" w:pos="8475"/>
        </w:tabs>
      </w:pPr>
      <w:r>
        <w:rPr>
          <w:noProof/>
        </w:rPr>
        <w:pict>
          <v:rect id="_x0000_s1037" style="position:absolute;margin-left:-29.25pt;margin-top:9pt;width:30pt;height:30pt;z-index:251671552">
            <v:textbox>
              <w:txbxContent>
                <w:p w:rsidR="00F43CB0" w:rsidRPr="00C82B52" w:rsidRDefault="00F43CB0" w:rsidP="00C82B52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JO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8" style="position:absolute;margin-left:-29.25pt;margin-top:-21.75pt;width:30pt;height:30.75pt;z-index:251670528"/>
        </w:pict>
      </w:r>
      <w:r>
        <w:rPr>
          <w:noProof/>
        </w:rPr>
        <w:pict>
          <v:rect id="_x0000_s1039" style="position:absolute;margin-left:-29.25pt;margin-top:-25.5pt;width:528.75pt;height:696pt;rotation:180;z-index:251641856" stroked="f">
            <v:textbox style="mso-next-textbox:#_x0000_s1039">
              <w:txbxContent>
                <w:p w:rsidR="00F43CB0" w:rsidRPr="00F33422" w:rsidRDefault="00F43CB0" w:rsidP="00C82B52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  <w:lang w:bidi="ar-JO"/>
                    </w:rPr>
                  </w:pPr>
                  <w:r w:rsidRPr="00582CCD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u w:val="single"/>
                      <w:rtl/>
                      <w:lang w:bidi="ar-JO"/>
                    </w:rPr>
                    <w:t>السؤال الثاني</w:t>
                  </w:r>
                  <w:r w:rsidRPr="00582CCD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: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أُحَلّل الْكَلِمات التّالية إلى حروف وَمَقاطِع : </w:t>
                  </w:r>
                </w:p>
                <w:p w:rsidR="00F43CB0" w:rsidRDefault="00F43CB0" w:rsidP="00136F73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JO"/>
                    </w:rPr>
                  </w:pPr>
                  <w:r w:rsidRPr="00136F73"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JO"/>
                    </w:rPr>
                    <w:t xml:space="preserve">1- الْأَقْلامُ </w:t>
                  </w:r>
                </w:p>
                <w:p w:rsidR="00F43CB0" w:rsidRDefault="00F43CB0" w:rsidP="002F1874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JO"/>
                    </w:rPr>
                    <w:t xml:space="preserve">2- صُفوفِهِمْ </w:t>
                  </w:r>
                </w:p>
                <w:p w:rsidR="00F43CB0" w:rsidRDefault="00F43CB0" w:rsidP="00136F73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JO"/>
                    </w:rPr>
                    <w:t xml:space="preserve">3- يُنادي </w:t>
                  </w:r>
                </w:p>
                <w:p w:rsidR="00F43CB0" w:rsidRPr="00F33422" w:rsidRDefault="00F43CB0" w:rsidP="002260A6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JO"/>
                    </w:rPr>
                    <w:t xml:space="preserve"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 </w:t>
                  </w:r>
                  <w:r w:rsidRPr="002260A6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u w:val="single"/>
                      <w:rtl/>
                      <w:lang w:bidi="ar-JO"/>
                    </w:rPr>
                    <w:t xml:space="preserve">السؤال الثالث 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: أُرَكّب مِنَ الْحُروف التَّالية كَلِماتٍ ذات مَعنى . 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  <w:lang w:bidi="ar-JO"/>
                    </w:rPr>
                    <w:t xml:space="preserve"> </w:t>
                  </w:r>
                </w:p>
                <w:p w:rsidR="00F43CB0" w:rsidRPr="00F86470" w:rsidRDefault="00F43CB0" w:rsidP="00136F73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10"/>
                      <w:szCs w:val="10"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JO"/>
                    </w:rPr>
                    <w:t xml:space="preserve"> </w:t>
                  </w:r>
                </w:p>
                <w:p w:rsidR="00F43CB0" w:rsidRDefault="00F43CB0" w:rsidP="00136F73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JO"/>
                    </w:rPr>
                    <w:t xml:space="preserve">                                                    1- ............................</w:t>
                  </w:r>
                </w:p>
                <w:p w:rsidR="00F43CB0" w:rsidRDefault="00F43CB0" w:rsidP="00136F73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JO"/>
                    </w:rPr>
                    <w:t xml:space="preserve">                                                     2- ...........................</w:t>
                  </w:r>
                </w:p>
                <w:p w:rsidR="00F43CB0" w:rsidRDefault="00F43CB0" w:rsidP="00F86470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JO"/>
                    </w:rPr>
                    <w:t xml:space="preserve">                                                     3- ........................... </w:t>
                  </w:r>
                </w:p>
                <w:p w:rsidR="00F43CB0" w:rsidRDefault="00F43CB0" w:rsidP="007220F3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JO"/>
                    </w:rPr>
                  </w:pPr>
                </w:p>
                <w:p w:rsidR="00F43CB0" w:rsidRDefault="00F43CB0" w:rsidP="007220F3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JO"/>
                    </w:rPr>
                    <w:t xml:space="preserve"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 </w:t>
                  </w:r>
                </w:p>
                <w:p w:rsidR="00F43CB0" w:rsidRDefault="00F43CB0" w:rsidP="00D048CF">
                  <w:pPr>
                    <w:spacing w:after="0"/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  <w:r w:rsidRPr="00635C25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u w:val="single"/>
                      <w:rtl/>
                      <w:lang w:bidi="ar-JO"/>
                    </w:rPr>
                    <w:t xml:space="preserve">السؤال الرابع 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: أَصِلُ بِخَطّ بينَ كل كَلِمة وَضدّها : </w:t>
                  </w:r>
                </w:p>
                <w:p w:rsidR="00F43CB0" w:rsidRDefault="00F43CB0" w:rsidP="00D048CF">
                  <w:pPr>
                    <w:spacing w:after="0"/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</w:p>
                <w:p w:rsidR="00F43CB0" w:rsidRDefault="00F43CB0" w:rsidP="00D048CF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1- خَرَجَ                                كَبيرٌ </w:t>
                  </w:r>
                </w:p>
                <w:p w:rsidR="00F43CB0" w:rsidRDefault="00F43CB0" w:rsidP="00EE57C6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2- صَغيرٌ                              شَبعان </w:t>
                  </w:r>
                </w:p>
                <w:p w:rsidR="00F43CB0" w:rsidRDefault="00F43CB0" w:rsidP="00D048CF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3- جائِعٌ                               حَزينٌ </w:t>
                  </w:r>
                </w:p>
                <w:p w:rsidR="00F43CB0" w:rsidRPr="00F33422" w:rsidRDefault="00F43CB0" w:rsidP="00D048CF">
                  <w:pPr>
                    <w:spacing w:after="0"/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4- سَعيدٌ                               دَخَلَ </w:t>
                  </w:r>
                </w:p>
                <w:p w:rsidR="00F43CB0" w:rsidRDefault="00F43CB0" w:rsidP="00F86470">
                  <w:pPr>
                    <w:spacing w:after="0"/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</w:t>
                  </w:r>
                </w:p>
                <w:p w:rsidR="00F43CB0" w:rsidRPr="007220F3" w:rsidRDefault="00F43CB0" w:rsidP="00F86470">
                  <w:pPr>
                    <w:spacing w:after="0"/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0" type="#_x0000_t12" style="position:absolute;margin-left:217.5pt;margin-top:224.25pt;width:287.25pt;height:193.5pt;z-index:251654144" strokeweight="2.25pt">
            <v:shadow on="t" opacity=".5" offset="-6pt,-6pt"/>
            <v:textbox>
              <w:txbxContent>
                <w:p w:rsidR="00F43CB0" w:rsidRPr="007220F3" w:rsidRDefault="00F43CB0" w:rsidP="007220F3">
                  <w:pPr>
                    <w:spacing w:after="0"/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18"/>
                      <w:szCs w:val="18"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JO"/>
                    </w:rPr>
                    <w:t>ط   ي   ن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18"/>
                      <w:szCs w:val="18"/>
                      <w:rtl/>
                      <w:lang w:bidi="ar-JO"/>
                    </w:rPr>
                    <w:t xml:space="preserve">   </w:t>
                  </w:r>
                  <w:r w:rsidRPr="007220F3"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  <w:t xml:space="preserve"> ع</w:t>
                  </w:r>
                </w:p>
                <w:p w:rsidR="00F43CB0" w:rsidRPr="007220F3" w:rsidRDefault="00F43CB0" w:rsidP="00BE34AA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  <w:r w:rsidRPr="007220F3"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  <w:t xml:space="preserve">م    و   س  ر </w:t>
                  </w:r>
                </w:p>
                <w:p w:rsidR="00F43CB0" w:rsidRPr="00BE34AA" w:rsidRDefault="00F43CB0" w:rsidP="00BE34AA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lang w:bidi="ar-JO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41" style="position:absolute;margin-left:284.25pt;margin-top:18pt;width:40.5pt;height:32.25pt;z-index:251651072"/>
        </w:pict>
      </w:r>
      <w:r>
        <w:rPr>
          <w:noProof/>
        </w:rPr>
        <w:pict>
          <v:rect id="_x0000_s1042" style="position:absolute;margin-left:231pt;margin-top:61.5pt;width:40.5pt;height:32.25pt;z-index:251653120"/>
        </w:pict>
      </w:r>
      <w:r>
        <w:rPr>
          <w:noProof/>
        </w:rPr>
        <w:pict>
          <v:rect id="_x0000_s1043" style="position:absolute;margin-left:271.5pt;margin-top:61.5pt;width:40.5pt;height:32.25pt;z-index:251645952"/>
        </w:pict>
      </w:r>
      <w:r>
        <w:rPr>
          <w:noProof/>
        </w:rPr>
        <w:pict>
          <v:rect id="_x0000_s1044" style="position:absolute;margin-left:312pt;margin-top:61.5pt;width:40.5pt;height:32.25pt;z-index:251644928"/>
        </w:pict>
      </w:r>
      <w:r>
        <w:rPr>
          <w:noProof/>
        </w:rPr>
        <w:pict>
          <v:rect id="_x0000_s1045" style="position:absolute;margin-left:352.5pt;margin-top:61.5pt;width:40.5pt;height:32.25pt;z-index:251643904"/>
        </w:pict>
      </w:r>
      <w:r>
        <w:rPr>
          <w:noProof/>
        </w:rPr>
        <w:pict>
          <v:rect id="_x0000_s1046" style="position:absolute;margin-left:372.75pt;margin-top:106.5pt;width:40.5pt;height:32.25pt;z-index:251646976"/>
        </w:pict>
      </w:r>
      <w:r>
        <w:rPr>
          <w:noProof/>
        </w:rPr>
        <w:pict>
          <v:rect id="_x0000_s1047" style="position:absolute;margin-left:332.25pt;margin-top:106.5pt;width:40.5pt;height:32.25pt;z-index:251648000"/>
        </w:pict>
      </w:r>
      <w:r>
        <w:rPr>
          <w:noProof/>
        </w:rPr>
        <w:pict>
          <v:rect id="_x0000_s1048" style="position:absolute;margin-left:291.75pt;margin-top:106.5pt;width:40.5pt;height:32.25pt;z-index:251649024"/>
        </w:pict>
      </w:r>
      <w:r>
        <w:rPr>
          <w:noProof/>
        </w:rPr>
        <w:pict>
          <v:rect id="_x0000_s1049" style="position:absolute;margin-left:243.75pt;margin-top:18pt;width:40.5pt;height:32.25pt;z-index:251650048"/>
        </w:pict>
      </w:r>
      <w:r>
        <w:rPr>
          <w:noProof/>
        </w:rPr>
        <w:pict>
          <v:rect id="_x0000_s1050" style="position:absolute;margin-left:324.75pt;margin-top:18pt;width:40.5pt;height:32.25pt;z-index:251652096"/>
        </w:pict>
      </w:r>
      <w:r>
        <w:rPr>
          <w:noProof/>
        </w:rPr>
        <w:pict>
          <v:rect id="_x0000_s1051" style="position:absolute;margin-left:365.25pt;margin-top:18pt;width:40.5pt;height:32.25pt;z-index:251642880"/>
        </w:pict>
      </w:r>
    </w:p>
    <w:p w:rsidR="00F43CB0" w:rsidRPr="00635C25" w:rsidRDefault="00F43CB0" w:rsidP="00635C25"/>
    <w:p w:rsidR="00F43CB0" w:rsidRPr="00635C25" w:rsidRDefault="00F43CB0" w:rsidP="00635C25"/>
    <w:p w:rsidR="00F43CB0" w:rsidRPr="00635C25" w:rsidRDefault="00F43CB0" w:rsidP="00635C25"/>
    <w:p w:rsidR="00F43CB0" w:rsidRPr="00635C25" w:rsidRDefault="00F43CB0" w:rsidP="00635C25"/>
    <w:p w:rsidR="00F43CB0" w:rsidRPr="00635C25" w:rsidRDefault="00F43CB0" w:rsidP="00635C25"/>
    <w:p w:rsidR="00F43CB0" w:rsidRPr="00635C25" w:rsidRDefault="00F43CB0" w:rsidP="00635C25">
      <w:r>
        <w:rPr>
          <w:noProof/>
        </w:rPr>
        <w:pict>
          <v:rect id="_x0000_s1052" style="position:absolute;margin-left:-35.25pt;margin-top:20.6pt;width:30pt;height:30.75pt;z-index:251673600"/>
        </w:pict>
      </w:r>
    </w:p>
    <w:p w:rsidR="00F43CB0" w:rsidRPr="00635C25" w:rsidRDefault="00F43CB0" w:rsidP="00635C25"/>
    <w:p w:rsidR="00F43CB0" w:rsidRPr="00635C25" w:rsidRDefault="00F43CB0" w:rsidP="00635C25">
      <w:r>
        <w:rPr>
          <w:noProof/>
        </w:rPr>
        <w:pict>
          <v:rect id="_x0000_s1053" style="position:absolute;margin-left:-35.25pt;margin-top:.45pt;width:30pt;height:30.75pt;z-index:251672576">
            <v:textbox>
              <w:txbxContent>
                <w:p w:rsidR="00F43CB0" w:rsidRPr="00C82B52" w:rsidRDefault="00F43CB0" w:rsidP="00C82B52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JO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  <w:t>3</w:t>
                  </w:r>
                </w:p>
              </w:txbxContent>
            </v:textbox>
          </v:rect>
        </w:pict>
      </w:r>
    </w:p>
    <w:p w:rsidR="00F43CB0" w:rsidRPr="00635C25" w:rsidRDefault="00F43CB0" w:rsidP="00635C25"/>
    <w:p w:rsidR="00F43CB0" w:rsidRPr="00635C25" w:rsidRDefault="00F43CB0" w:rsidP="00635C25"/>
    <w:p w:rsidR="00F43CB0" w:rsidRPr="00635C25" w:rsidRDefault="00F43CB0" w:rsidP="00635C25"/>
    <w:p w:rsidR="00F43CB0" w:rsidRPr="00635C25" w:rsidRDefault="00F43CB0" w:rsidP="00635C25"/>
    <w:p w:rsidR="00F43CB0" w:rsidRPr="00635C25" w:rsidRDefault="00F43CB0" w:rsidP="00635C25"/>
    <w:p w:rsidR="00F43CB0" w:rsidRPr="00635C25" w:rsidRDefault="00F43CB0" w:rsidP="00635C25"/>
    <w:p w:rsidR="00F43CB0" w:rsidRPr="00635C25" w:rsidRDefault="00F43CB0" w:rsidP="00635C25"/>
    <w:p w:rsidR="00F43CB0" w:rsidRPr="00635C25" w:rsidRDefault="00F43CB0" w:rsidP="00635C25"/>
    <w:p w:rsidR="00F43CB0" w:rsidRPr="00635C25" w:rsidRDefault="00F43CB0" w:rsidP="00635C25">
      <w:r>
        <w:rPr>
          <w:noProof/>
        </w:rPr>
        <w:pict>
          <v:rect id="_x0000_s1054" style="position:absolute;margin-left:-29.25pt;margin-top:17.5pt;width:30pt;height:30.75pt;z-index:251676672"/>
        </w:pict>
      </w:r>
    </w:p>
    <w:p w:rsidR="00F43CB0" w:rsidRPr="00635C25" w:rsidRDefault="00F43CB0" w:rsidP="00635C25">
      <w:r>
        <w:rPr>
          <w:noProof/>
        </w:rPr>
        <w:pict>
          <v:rect id="_x0000_s1055" style="position:absolute;margin-left:-29.25pt;margin-top:22.8pt;width:30pt;height:30.75pt;z-index:251675648">
            <v:textbox>
              <w:txbxContent>
                <w:p w:rsidR="00F43CB0" w:rsidRPr="00C82B52" w:rsidRDefault="00F43CB0" w:rsidP="00C82B52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JO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  <w:t>2</w:t>
                  </w:r>
                </w:p>
              </w:txbxContent>
            </v:textbox>
          </v:rect>
        </w:pict>
      </w:r>
    </w:p>
    <w:p w:rsidR="00F43CB0" w:rsidRPr="00635C25" w:rsidRDefault="00F43CB0" w:rsidP="00635C25"/>
    <w:p w:rsidR="00F43CB0" w:rsidRDefault="00F43CB0" w:rsidP="00635C25">
      <w:r>
        <w:rPr>
          <w:noProof/>
        </w:rPr>
        <w:pict>
          <v:rect id="_x0000_s1056" style="position:absolute;margin-left:19.5pt;margin-top:3.4pt;width:117pt;height:91.5pt;z-index:251661312" stroked="f">
            <v:fill r:id="rId7" o:title="" recolor="t" type="frame"/>
          </v:rect>
        </w:pict>
      </w:r>
    </w:p>
    <w:p w:rsidR="00F43CB0" w:rsidRDefault="00F43CB0" w:rsidP="00635C25">
      <w:pPr>
        <w:tabs>
          <w:tab w:val="left" w:pos="5910"/>
        </w:tabs>
        <w:rPr>
          <w:rtl/>
        </w:rPr>
      </w:pPr>
      <w:r>
        <w:tab/>
      </w:r>
    </w:p>
    <w:p w:rsidR="00F43CB0" w:rsidRDefault="00F43CB0" w:rsidP="00635C25">
      <w:pPr>
        <w:tabs>
          <w:tab w:val="left" w:pos="5910"/>
        </w:tabs>
        <w:rPr>
          <w:rtl/>
        </w:rPr>
      </w:pPr>
    </w:p>
    <w:p w:rsidR="00F43CB0" w:rsidRDefault="00F43CB0" w:rsidP="00635C25">
      <w:pPr>
        <w:tabs>
          <w:tab w:val="left" w:pos="5910"/>
        </w:tabs>
        <w:rPr>
          <w:rtl/>
        </w:rPr>
      </w:pPr>
    </w:p>
    <w:p w:rsidR="00F43CB0" w:rsidRDefault="00F43CB0" w:rsidP="00635C25">
      <w:pPr>
        <w:tabs>
          <w:tab w:val="left" w:pos="5910"/>
        </w:tabs>
        <w:rPr>
          <w:rtl/>
        </w:rPr>
      </w:pPr>
    </w:p>
    <w:p w:rsidR="00F43CB0" w:rsidRDefault="00F43CB0" w:rsidP="00635C25">
      <w:pPr>
        <w:tabs>
          <w:tab w:val="left" w:pos="5910"/>
        </w:tabs>
        <w:rPr>
          <w:rtl/>
        </w:rPr>
      </w:pPr>
    </w:p>
    <w:p w:rsidR="00F43CB0" w:rsidRDefault="00F43CB0" w:rsidP="00635C25">
      <w:pPr>
        <w:tabs>
          <w:tab w:val="left" w:pos="5910"/>
        </w:tabs>
        <w:rPr>
          <w:rtl/>
        </w:rPr>
      </w:pPr>
      <w:r>
        <w:rPr>
          <w:noProof/>
        </w:rPr>
        <w:pict>
          <v:rect id="_x0000_s1057" style="position:absolute;margin-left:186pt;margin-top:-27pt;width:24.75pt;height:20.25pt;z-index:251659264"/>
        </w:pict>
      </w:r>
      <w:r>
        <w:rPr>
          <w:noProof/>
        </w:rPr>
        <w:pict>
          <v:rect id="_x0000_s1058" style="position:absolute;margin-left:-32.25pt;margin-top:-33.75pt;width:534pt;height:711.75pt;z-index:251655168" stroked="f">
            <v:textbox>
              <w:txbxContent>
                <w:p w:rsidR="00F43CB0" w:rsidRDefault="00F43CB0" w:rsidP="006B59C0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  <w:r w:rsidRPr="00EB026F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u w:val="single"/>
                      <w:rtl/>
                      <w:lang w:bidi="ar-JO"/>
                    </w:rPr>
                    <w:t>السؤال الخامس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: أَضَعُ علامة التَّعجّب أو علامة الاستِفهام في         : 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  <w:lang w:bidi="ar-JO"/>
                    </w:rPr>
                    <w:t xml:space="preserve"> 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</w:t>
                  </w:r>
                </w:p>
                <w:p w:rsidR="00F43CB0" w:rsidRDefault="00F43CB0" w:rsidP="00635C25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  <w:r w:rsidRPr="00EB026F"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1- ما أَوْسَعَ السَّماء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  <w:t xml:space="preserve"> </w:t>
                  </w:r>
                </w:p>
                <w:p w:rsidR="00F43CB0" w:rsidRDefault="00F43CB0" w:rsidP="00EB026F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  <w:t xml:space="preserve">2- أَيْنَ يَعيشُ الْبِطريق </w:t>
                  </w:r>
                </w:p>
                <w:p w:rsidR="00F43CB0" w:rsidRDefault="00F43CB0" w:rsidP="00EB026F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  <w:t xml:space="preserve">3- ما اسمُ عاصِمَةِ العِراق </w:t>
                  </w:r>
                </w:p>
                <w:p w:rsidR="00F43CB0" w:rsidRDefault="00F43CB0" w:rsidP="00316DD1">
                  <w:pPr>
                    <w:spacing w:after="0"/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</w:r>
                </w:p>
                <w:p w:rsidR="00F43CB0" w:rsidRPr="00F33422" w:rsidRDefault="00F43CB0" w:rsidP="00316DD1">
                  <w:pPr>
                    <w:spacing w:after="0"/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  <w:lang w:bidi="ar-JO"/>
                    </w:rPr>
                  </w:pPr>
                  <w:r w:rsidRPr="00316DD1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u w:val="single"/>
                      <w:rtl/>
                      <w:lang w:bidi="ar-JO"/>
                    </w:rPr>
                    <w:t>السؤال السادس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: أُعيدُ تَرتيبَ الْكَلِماتِ التّاليةِ لِأكوّنَ جُملَةً مُفيدَةً وَأَكتُبُها في الْفَراغ . </w:t>
                  </w:r>
                </w:p>
                <w:p w:rsidR="00F43CB0" w:rsidRDefault="00F43CB0" w:rsidP="00316DD1">
                  <w:pPr>
                    <w:spacing w:after="0"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JO"/>
                    </w:rPr>
                  </w:pPr>
                  <w:r w:rsidRPr="00316DD1"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JO"/>
                    </w:rPr>
                    <w:t>الطَّحين ، مِنَ ، صَنَعَتْ ، خُبزاً ، أُمّي</w:t>
                  </w:r>
                </w:p>
                <w:p w:rsidR="00F43CB0" w:rsidRDefault="00F43CB0" w:rsidP="00316DD1">
                  <w:pPr>
                    <w:spacing w:after="0"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</w:p>
                <w:p w:rsidR="00F43CB0" w:rsidRDefault="00F43CB0" w:rsidP="00316DD1">
                  <w:pPr>
                    <w:spacing w:after="0"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...................................................................</w:t>
                  </w:r>
                </w:p>
                <w:p w:rsidR="00F43CB0" w:rsidRDefault="00F43CB0" w:rsidP="00316DD1">
                  <w:pPr>
                    <w:spacing w:after="0"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</w:p>
                <w:p w:rsidR="00F43CB0" w:rsidRDefault="00F43CB0" w:rsidP="00EB026F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</w:p>
                <w:p w:rsidR="00F43CB0" w:rsidRDefault="00F43CB0" w:rsidP="00EB026F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</w:p>
                <w:p w:rsidR="00F43CB0" w:rsidRDefault="00F43CB0" w:rsidP="00EB026F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</w:p>
                <w:p w:rsidR="00F43CB0" w:rsidRDefault="00F43CB0" w:rsidP="00EB026F">
                  <w:pPr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</w:p>
                <w:p w:rsidR="00F43CB0" w:rsidRDefault="00F43CB0" w:rsidP="00EB026F">
                  <w:pPr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</w:p>
                <w:p w:rsidR="00F43CB0" w:rsidRDefault="00F43CB0" w:rsidP="00EB026F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</w:p>
                <w:p w:rsidR="00F43CB0" w:rsidRDefault="00F43CB0" w:rsidP="003B2CB7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انتَهَت الأسْئِلة</w:t>
                  </w:r>
                </w:p>
                <w:p w:rsidR="00F43CB0" w:rsidRDefault="00F43CB0" w:rsidP="003B2CB7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</w:p>
                <w:p w:rsidR="00F43CB0" w:rsidRPr="00EB026F" w:rsidRDefault="00F43CB0" w:rsidP="00AE0A61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JO"/>
                    </w:rPr>
                    <w:t xml:space="preserve">                                                                        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9" style="position:absolute;margin-left:-36.75pt;margin-top:-3pt;width:30pt;height:30.75pt;z-index:251677696">
            <v:textbox>
              <w:txbxContent>
                <w:p w:rsidR="00F43CB0" w:rsidRPr="00C82B52" w:rsidRDefault="00F43CB0" w:rsidP="00C82B52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JO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0" type="#_x0000_t12" style="position:absolute;margin-left:50.25pt;margin-top:-6.75pt;width:75pt;height:83.25pt;z-index:251664384" strokeweight="1.5pt"/>
        </w:pict>
      </w:r>
      <w:r>
        <w:rPr>
          <w:noProof/>
        </w:rPr>
        <w:pict>
          <v:rect id="_x0000_s1061" style="position:absolute;margin-left:-36.75pt;margin-top:-33.75pt;width:30pt;height:30.75pt;z-index:251674624"/>
        </w:pict>
      </w:r>
      <w:r>
        <w:rPr>
          <w:noProof/>
        </w:rPr>
        <w:pict>
          <v:rect id="_x0000_s1062" style="position:absolute;margin-left:334.5pt;margin-top:5.25pt;width:30.75pt;height:30.75pt;z-index:251656192"/>
        </w:pict>
      </w:r>
    </w:p>
    <w:p w:rsidR="00F43CB0" w:rsidRPr="00635C25" w:rsidRDefault="00F43CB0" w:rsidP="00635C25">
      <w:pPr>
        <w:tabs>
          <w:tab w:val="left" w:pos="5910"/>
        </w:tabs>
      </w:pPr>
      <w:r>
        <w:rPr>
          <w:noProof/>
        </w:rPr>
        <w:pict>
          <v:rect id="_x0000_s1063" style="position:absolute;margin-left:-32.25pt;margin-top:171.2pt;width:30pt;height:30.75pt;z-index:251678720">
            <v:textbox>
              <w:txbxContent>
                <w:p w:rsidR="00F43CB0" w:rsidRPr="00C82B52" w:rsidRDefault="00F43CB0" w:rsidP="00C82B52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JO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4" style="position:absolute;margin-left:-32.25pt;margin-top:140.45pt;width:30pt;height:30.75pt;z-index:251679744"/>
        </w:pict>
      </w:r>
      <w:r>
        <w:rPr>
          <w:noProof/>
        </w:rPr>
        <w:pict>
          <v:shape id="_x0000_s1065" type="#_x0000_t12" style="position:absolute;margin-left:102.75pt;margin-top:38.45pt;width:53.25pt;height:63pt;z-index:251665408" strokeweight="1.5pt"/>
        </w:pict>
      </w:r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66" type="#_x0000_t63" style="position:absolute;margin-left:159.75pt;margin-top:513.95pt;width:156pt;height:53.25pt;z-index:251663360" adj="-2804,29266" filled="f">
            <v:textbox>
              <w:txbxContent>
                <w:p w:rsidR="00F43CB0" w:rsidRDefault="00F43CB0"/>
                <w:p w:rsidR="00F43CB0" w:rsidRDefault="00F43CB0"/>
              </w:txbxContent>
            </v:textbox>
          </v:shape>
        </w:pict>
      </w:r>
      <w:r>
        <w:rPr>
          <w:noProof/>
        </w:rPr>
        <w:pict>
          <v:rect id="_x0000_s1067" style="position:absolute;margin-left:22.5pt;margin-top:480.2pt;width:147pt;height:131.25pt;z-index:251662336" stroked="f">
            <v:fill r:id="rId8" o:title="" recolor="t" type="frame"/>
          </v:rect>
        </w:pict>
      </w:r>
      <w:r>
        <w:rPr>
          <w:noProof/>
        </w:rPr>
        <w:pict>
          <v:rect id="_x0000_s1068" style="position:absolute;margin-left:320.25pt;margin-top:63.95pt;width:30.75pt;height:33pt;z-index:251658240"/>
        </w:pict>
      </w:r>
      <w:r>
        <w:rPr>
          <w:noProof/>
        </w:rPr>
        <w:pict>
          <v:rect id="_x0000_s1069" style="position:absolute;margin-left:334.5pt;margin-top:23.45pt;width:30.75pt;height:32.25pt;z-index:251657216"/>
        </w:pict>
      </w:r>
    </w:p>
    <w:sectPr w:rsidR="00F43CB0" w:rsidRPr="00635C25" w:rsidSect="001C6A7A">
      <w:pgSz w:w="12240" w:h="15840"/>
      <w:pgMar w:top="1440" w:right="1440" w:bottom="1440" w:left="1440" w:header="708" w:footer="708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CB0" w:rsidRDefault="00F43CB0" w:rsidP="00635C25">
      <w:pPr>
        <w:spacing w:after="0" w:line="240" w:lineRule="auto"/>
      </w:pPr>
      <w:r>
        <w:separator/>
      </w:r>
    </w:p>
  </w:endnote>
  <w:endnote w:type="continuationSeparator" w:id="0">
    <w:p w:rsidR="00F43CB0" w:rsidRDefault="00F43CB0" w:rsidP="00635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CB0" w:rsidRDefault="00F43CB0" w:rsidP="00635C25">
      <w:pPr>
        <w:spacing w:after="0" w:line="240" w:lineRule="auto"/>
      </w:pPr>
      <w:r>
        <w:separator/>
      </w:r>
    </w:p>
  </w:footnote>
  <w:footnote w:type="continuationSeparator" w:id="0">
    <w:p w:rsidR="00F43CB0" w:rsidRDefault="00F43CB0" w:rsidP="00635C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6A7A"/>
    <w:rsid w:val="0000432B"/>
    <w:rsid w:val="000478DB"/>
    <w:rsid w:val="00132E69"/>
    <w:rsid w:val="00136F73"/>
    <w:rsid w:val="001501B6"/>
    <w:rsid w:val="00171752"/>
    <w:rsid w:val="001B2614"/>
    <w:rsid w:val="001C6A7A"/>
    <w:rsid w:val="002047A5"/>
    <w:rsid w:val="002222B8"/>
    <w:rsid w:val="002260A6"/>
    <w:rsid w:val="00256918"/>
    <w:rsid w:val="00287A10"/>
    <w:rsid w:val="002C10A3"/>
    <w:rsid w:val="002C67FB"/>
    <w:rsid w:val="002F1874"/>
    <w:rsid w:val="00316DD1"/>
    <w:rsid w:val="00344143"/>
    <w:rsid w:val="0034656A"/>
    <w:rsid w:val="003B2CB7"/>
    <w:rsid w:val="003C5673"/>
    <w:rsid w:val="00427A3B"/>
    <w:rsid w:val="00442C2E"/>
    <w:rsid w:val="00450120"/>
    <w:rsid w:val="00476555"/>
    <w:rsid w:val="00483C65"/>
    <w:rsid w:val="004B40E8"/>
    <w:rsid w:val="004D0FF5"/>
    <w:rsid w:val="00544600"/>
    <w:rsid w:val="00555452"/>
    <w:rsid w:val="00582CCD"/>
    <w:rsid w:val="005E4E66"/>
    <w:rsid w:val="00612058"/>
    <w:rsid w:val="00635C25"/>
    <w:rsid w:val="0069599F"/>
    <w:rsid w:val="00696E80"/>
    <w:rsid w:val="006B59C0"/>
    <w:rsid w:val="007220F3"/>
    <w:rsid w:val="00730577"/>
    <w:rsid w:val="00765B50"/>
    <w:rsid w:val="007C464D"/>
    <w:rsid w:val="007E6165"/>
    <w:rsid w:val="00872948"/>
    <w:rsid w:val="00953D60"/>
    <w:rsid w:val="009722B6"/>
    <w:rsid w:val="00983E10"/>
    <w:rsid w:val="009A16EB"/>
    <w:rsid w:val="00A347A8"/>
    <w:rsid w:val="00AE0A61"/>
    <w:rsid w:val="00BE34AA"/>
    <w:rsid w:val="00BE72F1"/>
    <w:rsid w:val="00C064CF"/>
    <w:rsid w:val="00C82B52"/>
    <w:rsid w:val="00CA6D79"/>
    <w:rsid w:val="00CD0E5E"/>
    <w:rsid w:val="00D048CF"/>
    <w:rsid w:val="00D31022"/>
    <w:rsid w:val="00DB1B0C"/>
    <w:rsid w:val="00DB47B2"/>
    <w:rsid w:val="00E51D61"/>
    <w:rsid w:val="00E93B7D"/>
    <w:rsid w:val="00EB026F"/>
    <w:rsid w:val="00EE57C6"/>
    <w:rsid w:val="00F2179F"/>
    <w:rsid w:val="00F33422"/>
    <w:rsid w:val="00F368B1"/>
    <w:rsid w:val="00F42563"/>
    <w:rsid w:val="00F43CB0"/>
    <w:rsid w:val="00F46B31"/>
    <w:rsid w:val="00F86470"/>
    <w:rsid w:val="00FB6C09"/>
    <w:rsid w:val="00FC1DBD"/>
    <w:rsid w:val="00FC3F20"/>
    <w:rsid w:val="00FE6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05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36F7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635C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35C25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35C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35C2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14</Words>
  <Characters>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almasader</dc:creator>
  <cp:keywords/>
  <dc:description/>
  <cp:lastModifiedBy>mahmoud</cp:lastModifiedBy>
  <cp:revision>2</cp:revision>
  <dcterms:created xsi:type="dcterms:W3CDTF">2016-11-20T17:00:00Z</dcterms:created>
  <dcterms:modified xsi:type="dcterms:W3CDTF">2016-11-20T17:00:00Z</dcterms:modified>
</cp:coreProperties>
</file>